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5E85DFCC">
            <wp:extent cx="2583517" cy="915677"/>
            <wp:effectExtent l="0" t="0" r="0"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2601296" cy="92197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574F1880"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 xml:space="preserve">Presentation </w:t>
      </w:r>
      <w:r w:rsidR="004113A9">
        <w:rPr>
          <w:rFonts w:ascii="Arial" w:hAnsi="Arial"/>
          <w:b/>
          <w:sz w:val="28"/>
        </w:rPr>
        <w:t xml:space="preserve">Explores </w:t>
      </w:r>
      <w:r w:rsidR="00792678">
        <w:rPr>
          <w:rFonts w:ascii="Arial" w:hAnsi="Arial"/>
          <w:b/>
          <w:sz w:val="28"/>
        </w:rPr>
        <w:t xml:space="preserve">Prairie Band </w:t>
      </w:r>
      <w:r w:rsidR="002B2636">
        <w:rPr>
          <w:rFonts w:ascii="Arial" w:hAnsi="Arial"/>
          <w:b/>
          <w:sz w:val="28"/>
        </w:rPr>
        <w:t xml:space="preserve">Potawatomi </w:t>
      </w:r>
      <w:r w:rsidR="00792678">
        <w:rPr>
          <w:rFonts w:ascii="Arial" w:hAnsi="Arial"/>
          <w:b/>
          <w:sz w:val="28"/>
        </w:rPr>
        <w:t>Beadwork</w:t>
      </w:r>
    </w:p>
    <w:p w14:paraId="12D5AE9E" w14:textId="77777777" w:rsidR="00B5191C" w:rsidRPr="00DA5F45" w:rsidRDefault="00B5191C" w:rsidP="00B5191C">
      <w:pPr>
        <w:rPr>
          <w:rFonts w:ascii="Arial" w:hAnsi="Arial"/>
          <w:b/>
          <w:sz w:val="22"/>
        </w:rPr>
      </w:pPr>
    </w:p>
    <w:p w14:paraId="2A98ADE1" w14:textId="6FC17FE1" w:rsidR="00B5191C" w:rsidRPr="00D914CE" w:rsidRDefault="00B5191C" w:rsidP="00B5191C">
      <w:pPr>
        <w:rPr>
          <w:rFonts w:ascii="Arial" w:hAnsi="Arial"/>
          <w:b/>
          <w:bCs/>
          <w:sz w:val="22"/>
        </w:rPr>
      </w:pPr>
      <w:r w:rsidRPr="00DA5F45">
        <w:rPr>
          <w:rFonts w:ascii="Arial" w:hAnsi="Arial"/>
          <w:b/>
          <w:sz w:val="22"/>
        </w:rPr>
        <w:t xml:space="preserve">[Community Name] – </w:t>
      </w:r>
      <w:r w:rsidRPr="00DA5F45">
        <w:rPr>
          <w:rFonts w:ascii="Arial" w:hAnsi="Arial"/>
          <w:sz w:val="22"/>
        </w:rPr>
        <w:t>[Organization Name] in [Community Name] will host “</w:t>
      </w:r>
      <w:proofErr w:type="spellStart"/>
      <w:r w:rsidR="00D914CE" w:rsidRPr="00D914CE">
        <w:rPr>
          <w:rFonts w:ascii="Arial" w:hAnsi="Arial"/>
          <w:sz w:val="22"/>
        </w:rPr>
        <w:t>babisyakat̄ek</w:t>
      </w:r>
      <w:proofErr w:type="spellEnd"/>
      <w:r w:rsidR="00D914CE" w:rsidRPr="00D914CE">
        <w:rPr>
          <w:rFonts w:ascii="Arial" w:hAnsi="Arial"/>
          <w:sz w:val="22"/>
        </w:rPr>
        <w:t xml:space="preserve"> </w:t>
      </w:r>
      <w:r w:rsidR="00D914CE">
        <w:rPr>
          <w:rFonts w:ascii="Arial" w:hAnsi="Arial"/>
          <w:sz w:val="22"/>
        </w:rPr>
        <w:t>‘</w:t>
      </w:r>
      <w:r w:rsidR="00D914CE" w:rsidRPr="00D914CE">
        <w:rPr>
          <w:rFonts w:ascii="Arial" w:hAnsi="Arial"/>
          <w:sz w:val="22"/>
        </w:rPr>
        <w:t>it is beaded’</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D914CE">
        <w:rPr>
          <w:rFonts w:ascii="Arial" w:hAnsi="Arial"/>
          <w:sz w:val="22"/>
        </w:rPr>
        <w:t>Tara Mitchell</w:t>
      </w:r>
      <w:r w:rsidR="00BC7DCF">
        <w:rPr>
          <w:rFonts w:ascii="Arial" w:hAnsi="Arial"/>
          <w:sz w:val="22"/>
        </w:rPr>
        <w:t xml:space="preserve"> </w:t>
      </w:r>
      <w:r w:rsidR="001D05DA">
        <w:rPr>
          <w:rFonts w:ascii="Arial" w:hAnsi="Arial"/>
          <w:sz w:val="22"/>
        </w:rPr>
        <w:t>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B1B0F6E" w14:textId="4D090EAF" w:rsidR="00BC7DCF" w:rsidRDefault="00B5191C" w:rsidP="00EE45A2">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612E2937" w14:textId="77777777" w:rsidR="00F97198" w:rsidRDefault="00F97198" w:rsidP="00EE45A2">
      <w:pPr>
        <w:rPr>
          <w:rFonts w:ascii="Arial" w:hAnsi="Arial"/>
          <w:sz w:val="22"/>
        </w:rPr>
      </w:pPr>
    </w:p>
    <w:p w14:paraId="41024A32" w14:textId="69ED8E14" w:rsidR="00336285" w:rsidRPr="00336285" w:rsidRDefault="00336285" w:rsidP="00336285">
      <w:pPr>
        <w:rPr>
          <w:rFonts w:ascii="Arial" w:hAnsi="Arial"/>
          <w:sz w:val="22"/>
        </w:rPr>
      </w:pPr>
      <w:r w:rsidRPr="00336285">
        <w:rPr>
          <w:rFonts w:ascii="Arial" w:hAnsi="Arial"/>
          <w:sz w:val="22"/>
        </w:rPr>
        <w:t>This presentation shares the history, cultural significance, and living tradition of beadwork within the Prairie Band Potawatomi Nation.</w:t>
      </w:r>
      <w:r w:rsidR="0069747A">
        <w:rPr>
          <w:rFonts w:ascii="Arial" w:hAnsi="Arial"/>
          <w:sz w:val="22"/>
        </w:rPr>
        <w:t xml:space="preserve"> </w:t>
      </w:r>
      <w:r>
        <w:rPr>
          <w:rFonts w:ascii="Arial" w:hAnsi="Arial"/>
          <w:sz w:val="22"/>
        </w:rPr>
        <w:t xml:space="preserve">Tara Mitchell </w:t>
      </w:r>
      <w:r w:rsidRPr="00336285">
        <w:rPr>
          <w:rFonts w:ascii="Arial" w:hAnsi="Arial"/>
          <w:sz w:val="22"/>
        </w:rPr>
        <w:t>will discuss the role of beadwork as both an art form and a means of storytelling, identity, and cultural continuity. The presentation highlights how beadwork knowledge is passed down through generations, emphasizing the importance of family, community, and intergenerational teaching in preserving this tradition. Through live beading demonstrations, audience members will gain insight into traditional techniques, materials, and the time, care, and meaning embedded in each piece. This presentation is designed to foster understanding, appreciation, and respect for Potawatomi culture across communities.</w:t>
      </w:r>
    </w:p>
    <w:p w14:paraId="21F75C2C" w14:textId="77777777" w:rsidR="00DA3C8F" w:rsidRPr="00EE45A2" w:rsidRDefault="00DA3C8F" w:rsidP="00EE45A2">
      <w:pPr>
        <w:rPr>
          <w:rFonts w:ascii="Arial" w:hAnsi="Arial"/>
          <w:sz w:val="22"/>
        </w:rPr>
      </w:pPr>
    </w:p>
    <w:p w14:paraId="1A1E823B" w14:textId="77777777" w:rsidR="00E10642" w:rsidRPr="00E10642" w:rsidRDefault="00E10642" w:rsidP="00E10642">
      <w:pPr>
        <w:rPr>
          <w:rFonts w:ascii="Arial" w:hAnsi="Arial"/>
          <w:sz w:val="22"/>
        </w:rPr>
      </w:pPr>
      <w:r w:rsidRPr="00E10642">
        <w:rPr>
          <w:rFonts w:ascii="Arial" w:hAnsi="Arial"/>
          <w:sz w:val="22"/>
        </w:rPr>
        <w:t xml:space="preserve">Tara Mitchell is the Deputy Tribal Historic Preservation Officer for the Prairie Band Potawatomi Nation and a professional bead artist with over 25 years of beading experience. </w:t>
      </w:r>
    </w:p>
    <w:p w14:paraId="1A37B346" w14:textId="77777777" w:rsidR="00DA3C8F" w:rsidRDefault="00DA3C8F"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640E7D31" w:rsidR="00EE45A2" w:rsidRPr="00DA5F45" w:rsidRDefault="00EE45A2" w:rsidP="00EE45A2">
      <w:pPr>
        <w:rPr>
          <w:rFonts w:ascii="Arial" w:eastAsia="Cambria" w:hAnsi="Arial" w:cs="Arial"/>
          <w:sz w:val="22"/>
          <w:szCs w:val="32"/>
        </w:rPr>
      </w:pPr>
      <w:r w:rsidRPr="00DA5F45">
        <w:rPr>
          <w:rFonts w:ascii="Arial" w:hAnsi="Arial"/>
          <w:sz w:val="22"/>
        </w:rPr>
        <w:t xml:space="preserve">For more information about </w:t>
      </w:r>
      <w:r w:rsidR="00E10642" w:rsidRPr="00E10642">
        <w:rPr>
          <w:rFonts w:ascii="Arial" w:hAnsi="Arial"/>
          <w:sz w:val="22"/>
        </w:rPr>
        <w:t>“</w:t>
      </w:r>
      <w:proofErr w:type="spellStart"/>
      <w:r w:rsidR="00E10642" w:rsidRPr="00E10642">
        <w:rPr>
          <w:rFonts w:ascii="Arial" w:hAnsi="Arial"/>
          <w:sz w:val="22"/>
        </w:rPr>
        <w:t>babisyakat̄ek</w:t>
      </w:r>
      <w:proofErr w:type="spellEnd"/>
      <w:r w:rsidR="00E10642" w:rsidRPr="00E10642">
        <w:rPr>
          <w:rFonts w:ascii="Arial" w:hAnsi="Arial"/>
          <w:sz w:val="22"/>
        </w:rPr>
        <w:t xml:space="preserve"> ‘it is beaded’</w:t>
      </w:r>
      <w:r w:rsidR="00E10642" w:rsidRPr="00E10642">
        <w:rPr>
          <w:rFonts w:ascii="Arial" w:hAnsi="Arial"/>
          <w:bCs/>
          <w:sz w:val="2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8838B8A" w14:textId="682FF5DC" w:rsidR="00896C99" w:rsidRPr="00E10642" w:rsidRDefault="00B5191C" w:rsidP="00E10642">
      <w:pPr>
        <w:rPr>
          <w:rFonts w:ascii="Arial" w:hAnsi="Arial"/>
          <w:b/>
          <w:sz w:val="22"/>
        </w:rPr>
      </w:pPr>
      <w:r w:rsidRPr="00DA5F45">
        <w:rPr>
          <w:rFonts w:ascii="Arial" w:hAnsi="Arial"/>
          <w:b/>
          <w:sz w:val="22"/>
        </w:rPr>
        <w:br w:type="page"/>
      </w:r>
      <w:r w:rsidRPr="00DA5F45">
        <w:rPr>
          <w:rFonts w:ascii="Arial" w:hAnsi="Arial"/>
          <w:i/>
          <w:sz w:val="18"/>
        </w:rPr>
        <w:lastRenderedPageBreak/>
        <w:t xml:space="preserve">Page 2 – </w:t>
      </w:r>
      <w:r w:rsidR="00DE0316" w:rsidRPr="00DE0316">
        <w:rPr>
          <w:rFonts w:ascii="Arial" w:hAnsi="Arial"/>
          <w:bCs/>
          <w:i/>
          <w:sz w:val="18"/>
        </w:rPr>
        <w:t xml:space="preserve">Presentation </w:t>
      </w:r>
      <w:r w:rsidR="00427D76">
        <w:rPr>
          <w:rFonts w:ascii="Arial" w:hAnsi="Arial"/>
          <w:bCs/>
          <w:i/>
          <w:sz w:val="18"/>
        </w:rPr>
        <w:t xml:space="preserve">Explores </w:t>
      </w:r>
      <w:r w:rsidR="00E10642">
        <w:rPr>
          <w:rFonts w:ascii="Arial" w:hAnsi="Arial"/>
          <w:bCs/>
          <w:i/>
          <w:sz w:val="18"/>
        </w:rPr>
        <w:t>Prairie Band Potawatomi Beadwork</w:t>
      </w:r>
    </w:p>
    <w:p w14:paraId="74832FE2" w14:textId="198D23D2" w:rsidR="00DE0316" w:rsidRPr="00DE0316" w:rsidRDefault="00DE0316" w:rsidP="00DE0316">
      <w:pPr>
        <w:rPr>
          <w:rFonts w:ascii="Arial" w:hAnsi="Arial"/>
          <w:bCs/>
          <w:i/>
          <w:sz w:val="18"/>
        </w:rPr>
      </w:pP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7"/>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0160B"/>
    <w:rsid w:val="00013DAF"/>
    <w:rsid w:val="00062F08"/>
    <w:rsid w:val="000651A7"/>
    <w:rsid w:val="0007296F"/>
    <w:rsid w:val="000A219C"/>
    <w:rsid w:val="000A4C31"/>
    <w:rsid w:val="000B18CE"/>
    <w:rsid w:val="000D2EF0"/>
    <w:rsid w:val="000E3D2C"/>
    <w:rsid w:val="000F43B9"/>
    <w:rsid w:val="001971D0"/>
    <w:rsid w:val="001D05DA"/>
    <w:rsid w:val="001F57A7"/>
    <w:rsid w:val="00236D65"/>
    <w:rsid w:val="00250E9C"/>
    <w:rsid w:val="002812E2"/>
    <w:rsid w:val="0028242A"/>
    <w:rsid w:val="002B2636"/>
    <w:rsid w:val="002C37D7"/>
    <w:rsid w:val="002C3A5E"/>
    <w:rsid w:val="00312D25"/>
    <w:rsid w:val="00321389"/>
    <w:rsid w:val="00327F8F"/>
    <w:rsid w:val="00336285"/>
    <w:rsid w:val="003426CD"/>
    <w:rsid w:val="00387898"/>
    <w:rsid w:val="003A11A9"/>
    <w:rsid w:val="003B5955"/>
    <w:rsid w:val="003D2C27"/>
    <w:rsid w:val="003F46C0"/>
    <w:rsid w:val="004113A9"/>
    <w:rsid w:val="00427D76"/>
    <w:rsid w:val="004A6BCB"/>
    <w:rsid w:val="004B6AE6"/>
    <w:rsid w:val="004C0BDE"/>
    <w:rsid w:val="004D7074"/>
    <w:rsid w:val="004E5C51"/>
    <w:rsid w:val="004F7520"/>
    <w:rsid w:val="005740C9"/>
    <w:rsid w:val="0061097B"/>
    <w:rsid w:val="00624EBE"/>
    <w:rsid w:val="006264D6"/>
    <w:rsid w:val="006268C3"/>
    <w:rsid w:val="0064353C"/>
    <w:rsid w:val="0069747A"/>
    <w:rsid w:val="006A7862"/>
    <w:rsid w:val="006C00DB"/>
    <w:rsid w:val="006C04EF"/>
    <w:rsid w:val="00792678"/>
    <w:rsid w:val="007A60C7"/>
    <w:rsid w:val="007C35DC"/>
    <w:rsid w:val="007F1116"/>
    <w:rsid w:val="007F553F"/>
    <w:rsid w:val="0081560B"/>
    <w:rsid w:val="008358C9"/>
    <w:rsid w:val="008604D9"/>
    <w:rsid w:val="00864294"/>
    <w:rsid w:val="008768C5"/>
    <w:rsid w:val="00896C99"/>
    <w:rsid w:val="00927199"/>
    <w:rsid w:val="00947139"/>
    <w:rsid w:val="009636AD"/>
    <w:rsid w:val="00993261"/>
    <w:rsid w:val="009B6703"/>
    <w:rsid w:val="009F77C1"/>
    <w:rsid w:val="00A06E35"/>
    <w:rsid w:val="00A25917"/>
    <w:rsid w:val="00A467A4"/>
    <w:rsid w:val="00A55874"/>
    <w:rsid w:val="00A708A0"/>
    <w:rsid w:val="00A86460"/>
    <w:rsid w:val="00AB7BE8"/>
    <w:rsid w:val="00AC627C"/>
    <w:rsid w:val="00AF5DA4"/>
    <w:rsid w:val="00B5191C"/>
    <w:rsid w:val="00B93869"/>
    <w:rsid w:val="00BA248A"/>
    <w:rsid w:val="00BC3B31"/>
    <w:rsid w:val="00BC7DCF"/>
    <w:rsid w:val="00BE4468"/>
    <w:rsid w:val="00BE661E"/>
    <w:rsid w:val="00BF7CDB"/>
    <w:rsid w:val="00C32CD9"/>
    <w:rsid w:val="00C56C3B"/>
    <w:rsid w:val="00C7573F"/>
    <w:rsid w:val="00C83B9E"/>
    <w:rsid w:val="00CE4EEF"/>
    <w:rsid w:val="00D8298E"/>
    <w:rsid w:val="00D914CE"/>
    <w:rsid w:val="00D92EF1"/>
    <w:rsid w:val="00DA3C8F"/>
    <w:rsid w:val="00DA47D6"/>
    <w:rsid w:val="00DE0316"/>
    <w:rsid w:val="00E02FF0"/>
    <w:rsid w:val="00E10642"/>
    <w:rsid w:val="00E268E2"/>
    <w:rsid w:val="00E349B7"/>
    <w:rsid w:val="00E83D83"/>
    <w:rsid w:val="00EA3D3A"/>
    <w:rsid w:val="00EE45A2"/>
    <w:rsid w:val="00EE7EF5"/>
    <w:rsid w:val="00F778D1"/>
    <w:rsid w:val="00F80953"/>
    <w:rsid w:val="00F80EA8"/>
    <w:rsid w:val="00F818CD"/>
    <w:rsid w:val="00F97198"/>
    <w:rsid w:val="00FC6ADD"/>
    <w:rsid w:val="00FD79A1"/>
    <w:rsid w:val="00FE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2.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374</Words>
  <Characters>2328</Characters>
  <Application>Microsoft Office Word</Application>
  <DocSecurity>0</DocSecurity>
  <Lines>59</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9</cp:revision>
  <cp:lastPrinted>2026-01-15T22:28:00Z</cp:lastPrinted>
  <dcterms:created xsi:type="dcterms:W3CDTF">2026-01-16T15:54:00Z</dcterms:created>
  <dcterms:modified xsi:type="dcterms:W3CDTF">2026-01-16T16:04:00Z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